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19" w:rsidRPr="00584819" w:rsidRDefault="00584819" w:rsidP="0058481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584819">
        <w:rPr>
          <w:rFonts w:ascii="Arial" w:eastAsia="Times New Roman" w:hAnsi="Arial" w:cs="Arial"/>
          <w:b/>
          <w:szCs w:val="20"/>
        </w:rPr>
        <w:t xml:space="preserve">OLIMPIADA – </w:t>
      </w:r>
      <w:r w:rsidRPr="00584819">
        <w:rPr>
          <w:rFonts w:ascii="Arial" w:eastAsia="Times New Roman" w:hAnsi="Arial" w:cs="Arial"/>
          <w:b/>
        </w:rPr>
        <w:t xml:space="preserve">ARIA CURRICULARĂ “TEHNOLOGII” </w:t>
      </w:r>
    </w:p>
    <w:p w:rsidR="00584819" w:rsidRPr="00584819" w:rsidRDefault="00584819" w:rsidP="00584819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Etapa județeană</w:t>
      </w:r>
    </w:p>
    <w:p w:rsidR="00584819" w:rsidRPr="00584819" w:rsidRDefault="00584819" w:rsidP="00584819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PROBA PRACTICĂ</w:t>
      </w:r>
    </w:p>
    <w:p w:rsidR="00584819" w:rsidRPr="00584819" w:rsidRDefault="00584819" w:rsidP="00584819">
      <w:pPr>
        <w:spacing w:before="120" w:after="0" w:line="240" w:lineRule="auto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 xml:space="preserve">Profil: </w:t>
      </w:r>
      <w:r w:rsidRPr="00584819">
        <w:rPr>
          <w:rFonts w:ascii="Arial" w:eastAsia="Times New Roman" w:hAnsi="Arial" w:cs="Times New Roman"/>
          <w:b/>
          <w:bCs/>
        </w:rPr>
        <w:t>Resurse naturale și protecția mediului</w:t>
      </w: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Domeniul: Chimie industrială</w:t>
      </w: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Clasa: XII</w:t>
      </w: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76" w:lineRule="auto"/>
        <w:ind w:left="357" w:hanging="357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Toate subiectele sunt obligatorii. Se acordă 10 puncte din oficiu.</w:t>
      </w:r>
    </w:p>
    <w:p w:rsidR="00584819" w:rsidRPr="00584819" w:rsidRDefault="00584819" w:rsidP="00584819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Timpul efectiv de lucru este de 3 ore.</w:t>
      </w: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  <w:u w:val="single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  <w:u w:val="single"/>
        </w:rPr>
        <w:t>Subiectul. I.</w:t>
      </w:r>
      <w:r w:rsidRPr="00584819">
        <w:rPr>
          <w:rFonts w:ascii="Arial" w:eastAsia="Times New Roman" w:hAnsi="Arial" w:cs="Arial"/>
          <w:b/>
          <w:szCs w:val="20"/>
        </w:rPr>
        <w:t xml:space="preserve"> </w:t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</w:r>
      <w:r w:rsidRPr="00584819">
        <w:rPr>
          <w:rFonts w:ascii="Arial" w:eastAsia="Times New Roman" w:hAnsi="Arial" w:cs="Arial"/>
          <w:b/>
          <w:szCs w:val="20"/>
        </w:rPr>
        <w:tab/>
        <w:t>TOTAL: 90 puncte</w:t>
      </w: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jc w:val="both"/>
        <w:rPr>
          <w:rFonts w:ascii="Arial" w:eastAsia="Times New Roman" w:hAnsi="Arial" w:cs="Arial"/>
          <w:szCs w:val="20"/>
        </w:rPr>
      </w:pPr>
      <w:r w:rsidRPr="00584819">
        <w:rPr>
          <w:rFonts w:ascii="Arial" w:eastAsia="Times New Roman" w:hAnsi="Arial" w:cs="Arial"/>
          <w:szCs w:val="20"/>
        </w:rPr>
        <w:t xml:space="preserve">       Determinarea calciului dintr-o probă de apă naturală.</w:t>
      </w:r>
    </w:p>
    <w:p w:rsidR="00584819" w:rsidRPr="00584819" w:rsidRDefault="00584819" w:rsidP="00584819">
      <w:pPr>
        <w:spacing w:after="0" w:line="240" w:lineRule="auto"/>
        <w:jc w:val="both"/>
        <w:rPr>
          <w:rFonts w:ascii="Arial" w:eastAsia="Times New Roman" w:hAnsi="Arial" w:cs="Arial"/>
          <w:szCs w:val="20"/>
        </w:rPr>
      </w:pPr>
    </w:p>
    <w:p w:rsidR="00584819" w:rsidRPr="00584819" w:rsidRDefault="00584819" w:rsidP="00584819">
      <w:pPr>
        <w:spacing w:after="0" w:line="240" w:lineRule="auto"/>
        <w:jc w:val="both"/>
        <w:rPr>
          <w:rFonts w:ascii="Arial" w:eastAsia="Times New Roman" w:hAnsi="Arial" w:cs="Arial"/>
          <w:b/>
          <w:szCs w:val="20"/>
        </w:rPr>
      </w:pPr>
      <w:r w:rsidRPr="00584819">
        <w:rPr>
          <w:rFonts w:ascii="Arial" w:eastAsia="Times New Roman" w:hAnsi="Arial" w:cs="Arial"/>
          <w:b/>
          <w:szCs w:val="20"/>
        </w:rPr>
        <w:t>Cerinţe în elaborarea referatului:</w:t>
      </w:r>
    </w:p>
    <w:p w:rsidR="00584819" w:rsidRPr="00584819" w:rsidRDefault="00584819" w:rsidP="00584819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0"/>
        </w:rPr>
      </w:pPr>
      <w:r w:rsidRPr="00584819">
        <w:rPr>
          <w:rFonts w:ascii="Arial" w:eastAsia="Times New Roman" w:hAnsi="Arial" w:cs="Arial"/>
          <w:szCs w:val="20"/>
        </w:rPr>
        <w:t>principiul metodei</w:t>
      </w:r>
    </w:p>
    <w:p w:rsidR="00584819" w:rsidRPr="00584819" w:rsidRDefault="00584819" w:rsidP="00584819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0"/>
        </w:rPr>
      </w:pPr>
      <w:r w:rsidRPr="00584819">
        <w:rPr>
          <w:rFonts w:ascii="Arial" w:eastAsia="Times New Roman" w:hAnsi="Arial" w:cs="Arial"/>
          <w:szCs w:val="20"/>
        </w:rPr>
        <w:t>mod de lucru</w:t>
      </w:r>
    </w:p>
    <w:p w:rsidR="00584819" w:rsidRPr="00584819" w:rsidRDefault="00584819" w:rsidP="00584819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0"/>
        </w:rPr>
      </w:pPr>
      <w:r w:rsidRPr="00584819">
        <w:rPr>
          <w:rFonts w:ascii="Arial" w:eastAsia="Times New Roman" w:hAnsi="Arial" w:cs="Arial"/>
          <w:szCs w:val="20"/>
        </w:rPr>
        <w:t>calculul cantității de calciu în mg Ca</w:t>
      </w:r>
      <w:r w:rsidRPr="00584819">
        <w:rPr>
          <w:rFonts w:ascii="Arial" w:eastAsia="Times New Roman" w:hAnsi="Arial" w:cs="Arial"/>
          <w:szCs w:val="20"/>
          <w:vertAlign w:val="superscript"/>
        </w:rPr>
        <w:t>2+</w:t>
      </w:r>
      <w:r w:rsidRPr="00584819">
        <w:rPr>
          <w:rFonts w:ascii="Arial" w:eastAsia="Times New Roman" w:hAnsi="Arial" w:cs="Arial"/>
          <w:szCs w:val="20"/>
        </w:rPr>
        <w:t xml:space="preserve"> / l, din proba de apă</w:t>
      </w:r>
    </w:p>
    <w:p w:rsidR="00584819" w:rsidRPr="00584819" w:rsidRDefault="00584819" w:rsidP="00584819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0"/>
        </w:rPr>
      </w:pPr>
      <w:r w:rsidRPr="00584819">
        <w:rPr>
          <w:rFonts w:ascii="Arial" w:eastAsia="Times New Roman" w:hAnsi="Arial" w:cs="Arial"/>
          <w:szCs w:val="20"/>
        </w:rPr>
        <w:t>interpretarea rezultatelor</w:t>
      </w:r>
    </w:p>
    <w:p w:rsidR="00584819" w:rsidRPr="00584819" w:rsidRDefault="00584819" w:rsidP="00584819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Cs w:val="20"/>
        </w:rPr>
      </w:pPr>
      <w:r w:rsidRPr="00584819">
        <w:rPr>
          <w:rFonts w:ascii="Arial" w:eastAsia="Times New Roman" w:hAnsi="Arial" w:cs="Arial"/>
          <w:szCs w:val="20"/>
        </w:rPr>
        <w:t>norme de protecţia muncii specifice.</w:t>
      </w:r>
    </w:p>
    <w:p w:rsidR="00584819" w:rsidRPr="00584819" w:rsidRDefault="00584819" w:rsidP="00584819">
      <w:pPr>
        <w:spacing w:after="0" w:line="240" w:lineRule="auto"/>
        <w:jc w:val="both"/>
        <w:rPr>
          <w:rFonts w:ascii="Arial" w:eastAsia="Times New Roman" w:hAnsi="Arial" w:cs="Arial"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Cs w:val="20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584819" w:rsidRPr="00584819" w:rsidRDefault="00584819" w:rsidP="0058481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605D00" w:rsidRDefault="00605D00">
      <w:bookmarkStart w:id="0" w:name="_GoBack"/>
      <w:bookmarkEnd w:id="0"/>
    </w:p>
    <w:sectPr w:rsidR="00605D00" w:rsidSect="00F36FCF">
      <w:headerReference w:type="default" r:id="rId6"/>
      <w:footerReference w:type="even" r:id="rId7"/>
      <w:footerReference w:type="default" r:id="rId8"/>
      <w:pgSz w:w="11907" w:h="16840" w:code="9"/>
      <w:pgMar w:top="1440" w:right="99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897" w:rsidRDefault="00584819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4F6897" w:rsidRDefault="00584819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897" w:rsidRDefault="00584819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4F6897" w:rsidRDefault="00584819" w:rsidP="00BB353D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Profil: </w:t>
    </w:r>
    <w:r w:rsidRPr="00117AC5">
      <w:rPr>
        <w:sz w:val="16"/>
        <w:szCs w:val="16"/>
        <w:lang w:val="it-IT"/>
      </w:rPr>
      <w:t>Resurse naturale și protecția mediului</w:t>
    </w:r>
    <w:r>
      <w:rPr>
        <w:sz w:val="16"/>
        <w:szCs w:val="16"/>
        <w:lang w:val="it-IT"/>
      </w:rPr>
      <w:t xml:space="preserve"> </w:t>
    </w:r>
    <w:r>
      <w:rPr>
        <w:sz w:val="16"/>
      </w:rPr>
      <w:t>– Domeniul /</w:t>
    </w:r>
    <w:r w:rsidRPr="000A54AB">
      <w:rPr>
        <w:sz w:val="16"/>
        <w:szCs w:val="16"/>
        <w:lang w:val="it-IT"/>
      </w:rPr>
      <w:t xml:space="preserve"> </w:t>
    </w:r>
    <w:r>
      <w:rPr>
        <w:sz w:val="16"/>
        <w:szCs w:val="16"/>
        <w:lang w:val="it-IT"/>
      </w:rPr>
      <w:t xml:space="preserve">Chimie industrială  </w:t>
    </w:r>
    <w:r>
      <w:rPr>
        <w:sz w:val="16"/>
      </w:rPr>
      <w:t>/ clasa a XII- 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897" w:rsidRDefault="00584819" w:rsidP="00F36FCF">
    <w:pPr>
      <w:pStyle w:val="Antet"/>
      <w:jc w:val="center"/>
      <w:rPr>
        <w:sz w:val="16"/>
      </w:rPr>
    </w:pPr>
    <w:r>
      <w:rPr>
        <w:sz w:val="16"/>
      </w:rPr>
      <w:t>Ministerul Educaţiei și Cercetării Științifice</w:t>
    </w:r>
  </w:p>
  <w:p w:rsidR="004F6897" w:rsidRDefault="00584819" w:rsidP="00F36FCF">
    <w:pPr>
      <w:pStyle w:val="Antet"/>
      <w:pBdr>
        <w:bottom w:val="single" w:sz="6" w:space="1" w:color="auto"/>
      </w:pBdr>
      <w:jc w:val="center"/>
    </w:pPr>
    <w:r>
      <w:rPr>
        <w:sz w:val="16"/>
      </w:rPr>
      <w:t xml:space="preserve">Subiecte pentru – Etapa  județeană a Olimpiadelor la disciplinele din aria curriculară “Tehnologii”- HUNEDOARA </w:t>
    </w:r>
    <w:r>
      <w:rPr>
        <w:sz w:val="16"/>
      </w:rPr>
      <w:t xml:space="preserve">2015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4A35BCD"/>
    <w:multiLevelType w:val="hybridMultilevel"/>
    <w:tmpl w:val="F79A6BDC"/>
    <w:lvl w:ilvl="0" w:tplc="B51ED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540" w:hanging="360"/>
        </w:pPr>
        <w:rPr>
          <w:rFonts w:ascii="Symbol" w:hAnsi="Symbol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819"/>
    <w:rsid w:val="00054340"/>
    <w:rsid w:val="001A02BB"/>
    <w:rsid w:val="002752E8"/>
    <w:rsid w:val="002C3BF9"/>
    <w:rsid w:val="00584819"/>
    <w:rsid w:val="00605D00"/>
    <w:rsid w:val="00624B71"/>
    <w:rsid w:val="00B51A7A"/>
    <w:rsid w:val="00D4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FF1D5-9CA3-41D2-807E-F8189AD9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584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584819"/>
  </w:style>
  <w:style w:type="paragraph" w:styleId="Subsol">
    <w:name w:val="footer"/>
    <w:basedOn w:val="Normal"/>
    <w:link w:val="SubsolCaracter"/>
    <w:uiPriority w:val="99"/>
    <w:semiHidden/>
    <w:unhideWhenUsed/>
    <w:rsid w:val="00584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84819"/>
  </w:style>
  <w:style w:type="character" w:styleId="Numrdepagin">
    <w:name w:val="page number"/>
    <w:basedOn w:val="Fontdeparagrafimplicit"/>
    <w:rsid w:val="00584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B7A06A03-82FE-4ABA-B442-623C491B425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2</Pages>
  <Words>88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2015-02-27T12:46:00Z</dcterms:created>
  <dcterms:modified xsi:type="dcterms:W3CDTF">2015-02-27T12:46:00Z</dcterms:modified>
</cp:coreProperties>
</file>